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DD0EC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WHYTEMYLL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7044C912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E2A17E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5A0C42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Whytemyll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d.1485) (q.v.).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pp.437-8)</w:t>
      </w:r>
    </w:p>
    <w:p w14:paraId="6794FD44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C509DF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1886A0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Jan.1485</w:t>
      </w:r>
      <w:r>
        <w:rPr>
          <w:rFonts w:ascii="Times New Roman" w:hAnsi="Times New Roman" w:cs="Times New Roman"/>
          <w:sz w:val="24"/>
          <w:szCs w:val="24"/>
        </w:rPr>
        <w:tab/>
        <w:t>His father made him a co-executor of his Will.   (ibid.)</w:t>
      </w:r>
    </w:p>
    <w:p w14:paraId="02F1A76F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B0F1D1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39A404" w14:textId="77777777" w:rsidR="0042650A" w:rsidRDefault="0042650A" w:rsidP="004265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2021</w:t>
      </w:r>
    </w:p>
    <w:p w14:paraId="41AA23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E5AFD" w14:textId="77777777" w:rsidR="0042650A" w:rsidRDefault="0042650A" w:rsidP="009139A6">
      <w:r>
        <w:separator/>
      </w:r>
    </w:p>
  </w:endnote>
  <w:endnote w:type="continuationSeparator" w:id="0">
    <w:p w14:paraId="4E92BD26" w14:textId="77777777" w:rsidR="0042650A" w:rsidRDefault="004265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53F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BFC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F6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A9CA6" w14:textId="77777777" w:rsidR="0042650A" w:rsidRDefault="0042650A" w:rsidP="009139A6">
      <w:r>
        <w:separator/>
      </w:r>
    </w:p>
  </w:footnote>
  <w:footnote w:type="continuationSeparator" w:id="0">
    <w:p w14:paraId="38D5C434" w14:textId="77777777" w:rsidR="0042650A" w:rsidRDefault="004265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D8E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BE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E2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50A"/>
    <w:rsid w:val="000666E0"/>
    <w:rsid w:val="002510B7"/>
    <w:rsid w:val="0042650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7129D"/>
  <w15:chartTrackingRefBased/>
  <w15:docId w15:val="{9C3F898F-6C4B-47F3-900D-83CF3A6E1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2021-07-04T19:19:00Z</dcterms:created>
  <dcterms:modified xsi:type="dcterms:W3CDTF">2021-07-04T19:19:00Z</dcterms:modified>
</cp:coreProperties>
</file>